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ECA7B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7AECA7B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CA7B6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CA7B7" w14:textId="77777777" w:rsidR="00C44B8B" w:rsidRPr="0052681C" w:rsidRDefault="005A461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A4616">
              <w:rPr>
                <w:b/>
                <w:sz w:val="26"/>
                <w:szCs w:val="26"/>
              </w:rPr>
              <w:t>202A_093</w:t>
            </w:r>
          </w:p>
        </w:tc>
      </w:tr>
      <w:tr w:rsidR="00C44B8B" w:rsidRPr="0052681C" w14:paraId="7AECA7B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CA7B9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CA7BA" w14:textId="77777777" w:rsidR="00C44B8B" w:rsidRPr="0052681C" w:rsidRDefault="003149E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2220868</w:t>
            </w:r>
          </w:p>
        </w:tc>
      </w:tr>
    </w:tbl>
    <w:p w14:paraId="7AECA7BC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AECA7B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7AECA7B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AECA7B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7AECA7C0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7AECA7C1" w14:textId="77777777" w:rsidR="00C44B8B" w:rsidRPr="0052681C" w:rsidRDefault="00C44B8B" w:rsidP="00C44B8B"/>
    <w:p w14:paraId="7AECA7C2" w14:textId="77777777" w:rsidR="00C44B8B" w:rsidRPr="0052681C" w:rsidRDefault="00C44B8B" w:rsidP="00C44B8B"/>
    <w:p w14:paraId="7AECA7C3" w14:textId="77777777" w:rsidR="00C44B8B" w:rsidRPr="0052681C" w:rsidRDefault="00C44B8B" w:rsidP="00C44B8B"/>
    <w:p w14:paraId="7AECA7C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7AECA7C5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7AECA7C6" w14:textId="77777777" w:rsidR="00612811" w:rsidRPr="009B5499" w:rsidRDefault="00D23B78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3149EC" w:rsidRPr="009B5499">
        <w:rPr>
          <w:b/>
          <w:sz w:val="26"/>
          <w:szCs w:val="26"/>
        </w:rPr>
        <w:t>Зажим поддерживающий ПГН-3-5</w:t>
      </w:r>
      <w:r>
        <w:rPr>
          <w:b/>
          <w:sz w:val="26"/>
          <w:szCs w:val="26"/>
        </w:rPr>
        <w:t>)</w:t>
      </w:r>
      <w:r w:rsidR="00EE2C89">
        <w:rPr>
          <w:b/>
          <w:sz w:val="26"/>
          <w:szCs w:val="26"/>
        </w:rPr>
        <w:t xml:space="preserve">. </w:t>
      </w:r>
      <w:r w:rsidR="009C0389" w:rsidRPr="0052681C">
        <w:rPr>
          <w:b/>
          <w:sz w:val="26"/>
          <w:szCs w:val="26"/>
        </w:rPr>
        <w:t>Лот №</w:t>
      </w:r>
      <w:r w:rsidR="00AA670B" w:rsidRPr="009B5499">
        <w:rPr>
          <w:b/>
          <w:sz w:val="26"/>
          <w:szCs w:val="26"/>
        </w:rPr>
        <w:t xml:space="preserve"> </w:t>
      </w:r>
      <w:r w:rsidR="00AA670B" w:rsidRPr="00EE2C89">
        <w:rPr>
          <w:b/>
          <w:sz w:val="26"/>
          <w:szCs w:val="26"/>
          <w:u w:val="single"/>
        </w:rPr>
        <w:t>202</w:t>
      </w:r>
      <w:r w:rsidR="00AA670B" w:rsidRPr="00EE2C89">
        <w:rPr>
          <w:b/>
          <w:sz w:val="26"/>
          <w:szCs w:val="26"/>
          <w:u w:val="single"/>
          <w:lang w:val="en-US"/>
        </w:rPr>
        <w:t>A</w:t>
      </w:r>
    </w:p>
    <w:p w14:paraId="7AECA7C7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AECA7C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AECA7C9" w14:textId="77777777" w:rsidR="004F4E9E" w:rsidRPr="009B5499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9B5499">
        <w:rPr>
          <w:sz w:val="24"/>
          <w:szCs w:val="24"/>
        </w:rPr>
        <w:t xml:space="preserve">Технические требования, характеристики </w:t>
      </w:r>
      <w:r w:rsidR="00770408" w:rsidRPr="009B5499">
        <w:rPr>
          <w:sz w:val="24"/>
          <w:szCs w:val="24"/>
        </w:rPr>
        <w:t>линейной арматуры и гасителей вибрации</w:t>
      </w:r>
      <w:r w:rsidR="004F4E9E" w:rsidRPr="009B5499">
        <w:rPr>
          <w:sz w:val="24"/>
          <w:szCs w:val="24"/>
        </w:rPr>
        <w:t xml:space="preserve"> должны соответствовать параметрам</w:t>
      </w:r>
      <w:r w:rsidR="00FA0C14" w:rsidRPr="009B5499">
        <w:rPr>
          <w:sz w:val="24"/>
          <w:szCs w:val="24"/>
        </w:rPr>
        <w:t xml:space="preserve"> ТУ 3449-126-00111120-97 </w:t>
      </w:r>
      <w:r w:rsidR="009B5499" w:rsidRPr="009B5499">
        <w:rPr>
          <w:sz w:val="24"/>
          <w:szCs w:val="24"/>
        </w:rPr>
        <w:t>«</w:t>
      </w:r>
      <w:r w:rsidR="00FA0C14" w:rsidRPr="009B5499">
        <w:rPr>
          <w:sz w:val="24"/>
          <w:szCs w:val="24"/>
        </w:rPr>
        <w:t>Зажимы поддерживающие</w:t>
      </w:r>
      <w:r w:rsidR="009B5499" w:rsidRPr="009B5499">
        <w:rPr>
          <w:sz w:val="24"/>
          <w:szCs w:val="24"/>
        </w:rPr>
        <w:t>».</w:t>
      </w:r>
    </w:p>
    <w:p w14:paraId="7AECA7CA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AECA7CB" w14:textId="77777777" w:rsidR="00915E3A" w:rsidRDefault="00915E3A" w:rsidP="00915E3A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7AECA7FF" wp14:editId="7AECA800">
            <wp:extent cx="3571875" cy="24193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ECA7CC" w14:textId="77777777" w:rsidR="00915E3A" w:rsidRDefault="00915E3A" w:rsidP="00915E3A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7AECA801" wp14:editId="7AECA802">
            <wp:extent cx="6448425" cy="15335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ECA7CD" w14:textId="77777777" w:rsidR="00915E3A" w:rsidRPr="0052681C" w:rsidRDefault="00915E3A" w:rsidP="00915E3A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7AECA7C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7AECA7CF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AECA7D0" w14:textId="77777777" w:rsidR="007F3026" w:rsidRPr="0052681C" w:rsidRDefault="007F3026" w:rsidP="007F30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7AECA7D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AECA7D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AECA7D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AECA7D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AECA7D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AECA7D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AECA7D7" w14:textId="3F080254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696542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7AECA7D8" w14:textId="68915BD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504CD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AECA7D9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D23B78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7AECA7DA" w14:textId="77777777" w:rsidR="00DE0C6D" w:rsidRPr="0052681C" w:rsidRDefault="00843900" w:rsidP="00B11074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7AECA7DB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7AECA7DC" w14:textId="77777777" w:rsidR="0052681C" w:rsidRDefault="00FA0C14" w:rsidP="00FA0C1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FA0C14">
        <w:rPr>
          <w:sz w:val="24"/>
          <w:szCs w:val="24"/>
          <w:lang w:val="en-US"/>
        </w:rPr>
        <w:t xml:space="preserve">ТУ 3449-126-00111120-97 </w:t>
      </w:r>
      <w:r w:rsidR="009B5499">
        <w:rPr>
          <w:sz w:val="24"/>
          <w:szCs w:val="24"/>
        </w:rPr>
        <w:t>«</w:t>
      </w:r>
      <w:r w:rsidRPr="00FA0C14">
        <w:rPr>
          <w:sz w:val="24"/>
          <w:szCs w:val="24"/>
          <w:lang w:val="en-US"/>
        </w:rPr>
        <w:t>Зажимы поддерживающие</w:t>
      </w:r>
      <w:r w:rsidR="009B5499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7AECA7DD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7AECA7DE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7AECA7DF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AECA7E0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7AECA7E1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AECA7E2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AECA7E3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7AECA7E4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7AECA7E5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6A70F5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7AECA7E6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AECA7E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7AECA7E8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A70F5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AECA7E9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AECA7EA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7AECA7EB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7AECA7EC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AECA7ED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7AECA7E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AECA7E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7AECA7F0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AECA7F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AECA7F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AECA7F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AECA7F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AECA7F5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7AECA7F6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AECA7F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AECA7F8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7AECA7F9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AECA7FA" w14:textId="77777777" w:rsidR="001D6900" w:rsidRPr="0052681C" w:rsidRDefault="001D6900" w:rsidP="00451C4D">
      <w:pPr>
        <w:rPr>
          <w:sz w:val="26"/>
          <w:szCs w:val="26"/>
        </w:rPr>
      </w:pPr>
    </w:p>
    <w:p w14:paraId="7AECA7FB" w14:textId="77777777" w:rsidR="004A2665" w:rsidRPr="0052681C" w:rsidRDefault="004A2665" w:rsidP="00451C4D">
      <w:pPr>
        <w:rPr>
          <w:sz w:val="26"/>
          <w:szCs w:val="26"/>
        </w:rPr>
      </w:pPr>
    </w:p>
    <w:p w14:paraId="7AECA7FC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AECA7FD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7AECA7FE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ECA805" w14:textId="77777777" w:rsidR="005C5208" w:rsidRDefault="005C5208">
      <w:r>
        <w:separator/>
      </w:r>
    </w:p>
  </w:endnote>
  <w:endnote w:type="continuationSeparator" w:id="0">
    <w:p w14:paraId="7AECA806" w14:textId="77777777" w:rsidR="005C5208" w:rsidRDefault="005C5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ECA803" w14:textId="77777777" w:rsidR="005C5208" w:rsidRDefault="005C5208">
      <w:r>
        <w:separator/>
      </w:r>
    </w:p>
  </w:footnote>
  <w:footnote w:type="continuationSeparator" w:id="0">
    <w:p w14:paraId="7AECA804" w14:textId="77777777" w:rsidR="005C5208" w:rsidRDefault="005C52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ECA807" w14:textId="77777777" w:rsidR="00AD7048" w:rsidRDefault="0023202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AECA80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49EC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04CD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6C1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1EEF"/>
    <w:rsid w:val="0023202D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9EC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EE6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4616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520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542"/>
    <w:rsid w:val="00696EAC"/>
    <w:rsid w:val="00697B92"/>
    <w:rsid w:val="00697D58"/>
    <w:rsid w:val="006A383F"/>
    <w:rsid w:val="006A3C68"/>
    <w:rsid w:val="006A4E1A"/>
    <w:rsid w:val="006A70F5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3026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5E3A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499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074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3B78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669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2C8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20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476E3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C14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ECA7B5"/>
  <w15:docId w15:val="{A009600A-0C56-48B7-9262-68989FCF9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57CC6-5E0F-4D7C-B403-FE3290551A92}">
  <ds:schemaRefs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purl.org/dc/terms/"/>
    <ds:schemaRef ds:uri="aeb3e8e0-784a-4348-b8a9-74d788c4fa59"/>
    <ds:schemaRef ds:uri="http://purl.org/dc/elements/1.1/"/>
    <ds:schemaRef ds:uri="http://schemas.openxmlformats.org/package/2006/metadata/core-properties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FAEE5E0-2DE8-4F91-B51F-DCBC06E5F2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44897D-3769-44E1-9EF5-904E6AF8D0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D4776B-127C-4740-8024-BC2AF5818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12</TotalTime>
  <Pages>4</Pages>
  <Words>1174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16</cp:revision>
  <cp:lastPrinted>2010-09-30T13:29:00Z</cp:lastPrinted>
  <dcterms:created xsi:type="dcterms:W3CDTF">2015-04-15T05:24:00Z</dcterms:created>
  <dcterms:modified xsi:type="dcterms:W3CDTF">2015-09-02T11:50:00Z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